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BFF5DC2" w14:textId="77777777" w:rsidR="00DA36E8" w:rsidRDefault="00DA36E8">
      <w:pPr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5EBC9FF6" w14:textId="46BF768E" w:rsidR="00A27DC8" w:rsidRPr="00624069" w:rsidRDefault="00A27DC8" w:rsidP="00A27DC8">
      <w:bookmarkStart w:id="0" w:name="_Hlk119258304"/>
      <w:bookmarkStart w:id="1" w:name="_Hlk119265274"/>
      <w:r w:rsidRPr="00624069">
        <w:rPr>
          <w:b/>
        </w:rPr>
        <w:t>TO:</w:t>
      </w:r>
      <w:r w:rsidRPr="00624069">
        <w:rPr>
          <w:b/>
        </w:rPr>
        <w:tab/>
      </w:r>
      <w:r w:rsidRPr="00624069">
        <w:rPr>
          <w:b/>
        </w:rPr>
        <w:tab/>
      </w:r>
      <w:bookmarkStart w:id="2" w:name="_Hlk117861302"/>
      <w:bookmarkStart w:id="3" w:name="_Hlk117866895"/>
      <w:r w:rsidR="00471BB1" w:rsidRPr="00624069">
        <w:t>Kevin Bartz</w:t>
      </w:r>
      <w:bookmarkEnd w:id="2"/>
      <w:r w:rsidRPr="00624069">
        <w:t>, Attorney</w:t>
      </w:r>
      <w:bookmarkEnd w:id="3"/>
    </w:p>
    <w:p w14:paraId="05517AF6" w14:textId="77777777" w:rsidR="00A27DC8" w:rsidRPr="00624069" w:rsidRDefault="00A27DC8" w:rsidP="00A27DC8">
      <w:pPr>
        <w:ind w:left="1440"/>
      </w:pPr>
      <w:r w:rsidRPr="00624069">
        <w:t>Legal Division</w:t>
      </w:r>
    </w:p>
    <w:p w14:paraId="21E6D3A2" w14:textId="77777777" w:rsidR="00A27DC8" w:rsidRPr="00624069" w:rsidRDefault="00A27DC8" w:rsidP="00A27DC8">
      <w:pPr>
        <w:tabs>
          <w:tab w:val="left" w:pos="1170"/>
        </w:tabs>
      </w:pPr>
      <w:r w:rsidRPr="00624069">
        <w:tab/>
      </w:r>
      <w:r w:rsidRPr="00624069">
        <w:tab/>
      </w:r>
    </w:p>
    <w:p w14:paraId="2F51C465" w14:textId="39BF5E2F" w:rsidR="00A27DC8" w:rsidRPr="00624069" w:rsidRDefault="00A27DC8" w:rsidP="00A27DC8">
      <w:r w:rsidRPr="00624069">
        <w:rPr>
          <w:b/>
        </w:rPr>
        <w:t>FROM:</w:t>
      </w:r>
      <w:r w:rsidRPr="00624069">
        <w:rPr>
          <w:b/>
        </w:rPr>
        <w:tab/>
      </w:r>
      <w:bookmarkStart w:id="4" w:name="_Hlk117861347"/>
      <w:r w:rsidR="00471BB1" w:rsidRPr="00624069">
        <w:t>Jaspinder Singh</w:t>
      </w:r>
      <w:r w:rsidRPr="00624069">
        <w:t xml:space="preserve">, </w:t>
      </w:r>
      <w:r w:rsidR="00471BB1" w:rsidRPr="00624069">
        <w:t>Engineering Specialist</w:t>
      </w:r>
      <w:bookmarkEnd w:id="4"/>
    </w:p>
    <w:p w14:paraId="6EE828A9" w14:textId="77777777" w:rsidR="00A27DC8" w:rsidRPr="00624069" w:rsidRDefault="00A27DC8" w:rsidP="00A27DC8">
      <w:pPr>
        <w:ind w:left="1440"/>
      </w:pPr>
      <w:r w:rsidRPr="00624069">
        <w:t>Infrastructure Division</w:t>
      </w:r>
    </w:p>
    <w:bookmarkEnd w:id="0"/>
    <w:p w14:paraId="5B6CD0A8" w14:textId="0FB454E2" w:rsidR="00CF5D14" w:rsidRPr="00624069" w:rsidRDefault="00CF5D14" w:rsidP="00CF5D14">
      <w:pPr>
        <w:tabs>
          <w:tab w:val="left" w:pos="1170"/>
        </w:tabs>
        <w:spacing w:before="240"/>
        <w:rPr>
          <w:rStyle w:val="Style1"/>
          <w:color w:val="auto"/>
        </w:rPr>
      </w:pPr>
      <w:r w:rsidRPr="00624069">
        <w:rPr>
          <w:b/>
        </w:rPr>
        <w:t>DATE:</w:t>
      </w:r>
      <w:r w:rsidRPr="00624069">
        <w:rPr>
          <w:b/>
        </w:rPr>
        <w:tab/>
      </w:r>
      <w:r w:rsidRPr="00624069">
        <w:rPr>
          <w:b/>
        </w:rPr>
        <w:tab/>
      </w:r>
      <w:bookmarkStart w:id="5" w:name="_Hlk117872468"/>
      <w:r w:rsidR="00471BB1" w:rsidRPr="00624069">
        <w:t>January 17, 2023</w:t>
      </w:r>
      <w:bookmarkEnd w:id="5"/>
    </w:p>
    <w:bookmarkEnd w:id="1"/>
    <w:p w14:paraId="788DA135" w14:textId="77777777" w:rsidR="00CF5D14" w:rsidRPr="00624069" w:rsidRDefault="00CF5D14" w:rsidP="00CF5D14">
      <w:pPr>
        <w:tabs>
          <w:tab w:val="left" w:pos="1170"/>
        </w:tabs>
        <w:spacing w:before="240"/>
      </w:pPr>
    </w:p>
    <w:p w14:paraId="6C6E68D6" w14:textId="7B925598" w:rsidR="00CF5D14" w:rsidRPr="00624069" w:rsidRDefault="00CF5D14" w:rsidP="00A27DC8">
      <w:pPr>
        <w:ind w:left="1440" w:hanging="1440"/>
        <w:rPr>
          <w:b/>
          <w:i/>
          <w:szCs w:val="24"/>
        </w:rPr>
      </w:pPr>
      <w:r w:rsidRPr="00624069">
        <w:rPr>
          <w:b/>
        </w:rPr>
        <w:t>RE:</w:t>
      </w:r>
      <w:r w:rsidRPr="00624069">
        <w:rPr>
          <w:b/>
        </w:rPr>
        <w:tab/>
      </w:r>
      <w:r w:rsidR="00A27DC8" w:rsidRPr="00624069">
        <w:rPr>
          <w:bCs/>
        </w:rPr>
        <w:t>Docket No.</w:t>
      </w:r>
      <w:r w:rsidR="00471BB1" w:rsidRPr="00624069">
        <w:rPr>
          <w:bCs/>
        </w:rPr>
        <w:t xml:space="preserve"> 54488</w:t>
      </w:r>
      <w:r w:rsidR="00A27DC8" w:rsidRPr="00624069">
        <w:t xml:space="preserve"> – </w:t>
      </w:r>
      <w:r w:rsidR="00A27DC8" w:rsidRPr="00624069">
        <w:rPr>
          <w:i/>
        </w:rPr>
        <w:t>Application of</w:t>
      </w:r>
      <w:r w:rsidR="00471BB1" w:rsidRPr="00624069">
        <w:rPr>
          <w:i/>
          <w:iCs/>
        </w:rPr>
        <w:t xml:space="preserve"> Forest Glen Utility Company</w:t>
      </w:r>
      <w:r w:rsidR="00A27DC8" w:rsidRPr="00624069">
        <w:rPr>
          <w:i/>
          <w:iCs/>
        </w:rPr>
        <w:t xml:space="preserve"> to </w:t>
      </w:r>
      <w:bookmarkStart w:id="6" w:name="_Hlk97818886"/>
      <w:r w:rsidR="00471BB1" w:rsidRPr="00624069">
        <w:rPr>
          <w:rStyle w:val="Style2"/>
        </w:rPr>
        <w:t>Amend Its</w:t>
      </w:r>
      <w:r w:rsidR="00A27DC8" w:rsidRPr="00624069">
        <w:rPr>
          <w:i/>
          <w:iCs/>
        </w:rPr>
        <w:t xml:space="preserve"> </w:t>
      </w:r>
      <w:bookmarkEnd w:id="6"/>
      <w:r w:rsidR="00A27DC8" w:rsidRPr="00624069">
        <w:rPr>
          <w:i/>
        </w:rPr>
        <w:t>Certificat</w:t>
      </w:r>
      <w:r w:rsidR="00471BB1" w:rsidRPr="00624069">
        <w:rPr>
          <w:i/>
        </w:rPr>
        <w:t>e</w:t>
      </w:r>
      <w:r w:rsidR="00A27DC8" w:rsidRPr="00624069">
        <w:rPr>
          <w:i/>
        </w:rPr>
        <w:t xml:space="preserve"> of Convenience and Necessity in </w:t>
      </w:r>
      <w:r w:rsidR="00471BB1" w:rsidRPr="00624069">
        <w:rPr>
          <w:i/>
          <w:iCs/>
        </w:rPr>
        <w:t>Medina</w:t>
      </w:r>
      <w:r w:rsidR="00A27DC8" w:rsidRPr="00624069">
        <w:rPr>
          <w:i/>
          <w:iCs/>
        </w:rPr>
        <w:t xml:space="preserve"> </w:t>
      </w:r>
      <w:bookmarkStart w:id="7" w:name="_Hlk97894631"/>
      <w:r w:rsidR="00471BB1" w:rsidRPr="00624069">
        <w:rPr>
          <w:rStyle w:val="Style2"/>
        </w:rPr>
        <w:t>County</w:t>
      </w:r>
      <w:bookmarkEnd w:id="7"/>
      <w:r w:rsidR="00A27DC8" w:rsidRPr="00624069">
        <w:rPr>
          <w:i/>
          <w:iCs/>
        </w:rPr>
        <w:t xml:space="preserve"> </w:t>
      </w:r>
      <w:r w:rsidR="00A27DC8" w:rsidRPr="00624069">
        <w:rPr>
          <w:i/>
        </w:rPr>
        <w:t xml:space="preserve">  </w:t>
      </w:r>
    </w:p>
    <w:p w14:paraId="62B8B9E0" w14:textId="77777777" w:rsidR="008C469B" w:rsidRPr="00624069" w:rsidRDefault="0028111B" w:rsidP="008C469B">
      <w:pPr>
        <w:tabs>
          <w:tab w:val="left" w:pos="1170"/>
        </w:tabs>
        <w:ind w:left="1170" w:right="-450" w:hanging="1170"/>
      </w:pPr>
      <w:r w:rsidRPr="00624069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3B328AB3" wp14:editId="1CFFDB02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59CF29E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">
                <v:path arrowok="f"/>
                <o:lock v:ext="edit" aspectratio="t" verticies="t"/>
              </v:shape>
            </w:pict>
          </mc:Fallback>
        </mc:AlternateContent>
      </w:r>
      <w:r w:rsidR="008C469B" w:rsidRPr="00624069">
        <w:tab/>
      </w:r>
    </w:p>
    <w:p w14:paraId="63BFA203" w14:textId="77777777" w:rsidR="00CF5D14" w:rsidRPr="00624069" w:rsidRDefault="00CF5D14" w:rsidP="00CF5D14"/>
    <w:p w14:paraId="49B72C8C" w14:textId="7DBFC2D3" w:rsidR="00A27DC8" w:rsidRPr="00624069" w:rsidRDefault="00A27DC8" w:rsidP="00A27DC8">
      <w:bookmarkStart w:id="8" w:name="_Hlk98396058"/>
      <w:r w:rsidRPr="00624069">
        <w:t xml:space="preserve">On </w:t>
      </w:r>
      <w:bookmarkStart w:id="9" w:name="_Hlk97897182"/>
      <w:r w:rsidR="00471BB1" w:rsidRPr="00624069">
        <w:rPr>
          <w:rStyle w:val="Style1"/>
          <w:color w:val="auto"/>
        </w:rPr>
        <w:t>December 16, 2022</w:t>
      </w:r>
      <w:bookmarkEnd w:id="9"/>
      <w:r w:rsidRPr="00624069">
        <w:rPr>
          <w:rStyle w:val="Style3"/>
        </w:rPr>
        <w:t>,</w:t>
      </w:r>
      <w:r w:rsidRPr="00624069">
        <w:t xml:space="preserve"> </w:t>
      </w:r>
      <w:r w:rsidR="004B66EA" w:rsidRPr="00624069">
        <w:t>Forest Glen Utility Company</w:t>
      </w:r>
      <w:r w:rsidRPr="00624069">
        <w:t xml:space="preserve"> filed with the Public Utility Commission of Texas (</w:t>
      </w:r>
      <w:r w:rsidRPr="00624069">
        <w:rPr>
          <w:bCs/>
        </w:rPr>
        <w:t xml:space="preserve">Commission) an application to </w:t>
      </w:r>
      <w:bookmarkStart w:id="10" w:name="_Hlk97905312"/>
      <w:r w:rsidR="004B66EA" w:rsidRPr="00624069">
        <w:rPr>
          <w:bCs/>
        </w:rPr>
        <w:t>amend its</w:t>
      </w:r>
      <w:bookmarkEnd w:id="10"/>
      <w:r w:rsidRPr="00624069">
        <w:t xml:space="preserve"> </w:t>
      </w:r>
      <w:bookmarkStart w:id="11" w:name="_Hlk98140707"/>
      <w:r w:rsidR="004B66EA" w:rsidRPr="00624069">
        <w:t>sewer</w:t>
      </w:r>
      <w:bookmarkEnd w:id="11"/>
      <w:r w:rsidRPr="00624069">
        <w:t xml:space="preserve"> Certificate of Convenience and Necessity (CCN) No. </w:t>
      </w:r>
      <w:r w:rsidR="001F13BD" w:rsidRPr="00624069">
        <w:t>21070</w:t>
      </w:r>
      <w:r w:rsidRPr="00624069">
        <w:t xml:space="preserve"> in </w:t>
      </w:r>
      <w:r w:rsidR="001F13BD" w:rsidRPr="00624069">
        <w:t>Medina</w:t>
      </w:r>
      <w:r w:rsidRPr="00624069">
        <w:t xml:space="preserve"> </w:t>
      </w:r>
      <w:bookmarkStart w:id="12" w:name="_Hlk119265417"/>
      <w:r w:rsidR="001F13BD" w:rsidRPr="00624069">
        <w:t>County</w:t>
      </w:r>
      <w:bookmarkEnd w:id="12"/>
      <w:r w:rsidRPr="00624069">
        <w:t xml:space="preserve">, Texas under Texas Water Code (TWC) §§ 13.242 through 13.250 and 16 Texas Administrative Code (TAC) §§ 24.225 through 24.237.   </w:t>
      </w:r>
    </w:p>
    <w:bookmarkEnd w:id="8"/>
    <w:p w14:paraId="1334E070" w14:textId="063F540F" w:rsidR="00952AD4" w:rsidRPr="00624069" w:rsidRDefault="00952AD4" w:rsidP="00952AD4">
      <w:pPr>
        <w:spacing w:before="240"/>
      </w:pPr>
      <w:r w:rsidRPr="00624069">
        <w:t>Based on the mapping review and my technical and managerial review of the</w:t>
      </w:r>
      <w:r w:rsidRPr="00624069">
        <w:rPr>
          <w:bCs/>
        </w:rPr>
        <w:t xml:space="preserve"> </w:t>
      </w:r>
      <w:r w:rsidR="001F13BD" w:rsidRPr="00624069">
        <w:rPr>
          <w:bCs/>
        </w:rPr>
        <w:t>i</w:t>
      </w:r>
      <w:r w:rsidRPr="00624069">
        <w:rPr>
          <w:bCs/>
        </w:rPr>
        <w:t xml:space="preserve">nformation filed by </w:t>
      </w:r>
      <w:r w:rsidR="001F13BD" w:rsidRPr="00624069">
        <w:t>Forest Glen Utility Company</w:t>
      </w:r>
      <w:r w:rsidRPr="00624069">
        <w:rPr>
          <w:bCs/>
        </w:rPr>
        <w:t xml:space="preserve">, </w:t>
      </w:r>
      <w:r w:rsidR="0028502C" w:rsidRPr="00624069">
        <w:rPr>
          <w:bCs/>
        </w:rPr>
        <w:t>I</w:t>
      </w:r>
      <w:r w:rsidRPr="00624069">
        <w:rPr>
          <w:bCs/>
        </w:rPr>
        <w:t xml:space="preserve"> recommend that the application be deemed </w:t>
      </w:r>
      <w:r w:rsidRPr="00624069">
        <w:t>administratively incomplete and not accepted for filing</w:t>
      </w:r>
      <w:r w:rsidR="002D5D93" w:rsidRPr="00624069">
        <w:t>.</w:t>
      </w:r>
    </w:p>
    <w:p w14:paraId="6E92D98A" w14:textId="77777777" w:rsidR="00952AD4" w:rsidRPr="00624069" w:rsidRDefault="00952AD4" w:rsidP="00952AD4">
      <w:pPr>
        <w:rPr>
          <w:highlight w:val="yellow"/>
        </w:rPr>
      </w:pPr>
    </w:p>
    <w:p w14:paraId="12B06D76" w14:textId="77777777" w:rsidR="00952AD4" w:rsidRPr="00624069" w:rsidRDefault="00952AD4" w:rsidP="00952AD4">
      <w:pPr>
        <w:rPr>
          <w:b/>
          <w:u w:val="single"/>
        </w:rPr>
      </w:pPr>
      <w:r w:rsidRPr="00624069">
        <w:rPr>
          <w:b/>
          <w:u w:val="single"/>
        </w:rPr>
        <w:t>Application Content:</w:t>
      </w:r>
    </w:p>
    <w:p w14:paraId="1563F1C1" w14:textId="77777777" w:rsidR="004B7EE1" w:rsidRPr="00624069" w:rsidRDefault="004B7EE1" w:rsidP="0029637C">
      <w:pPr>
        <w:rPr>
          <w:bCs/>
        </w:rPr>
      </w:pPr>
    </w:p>
    <w:p w14:paraId="363E4132" w14:textId="77777777" w:rsidR="0029637C" w:rsidRPr="00624069" w:rsidRDefault="0029637C" w:rsidP="0029637C">
      <w:pPr>
        <w:rPr>
          <w:bCs/>
        </w:rPr>
      </w:pPr>
      <w:r w:rsidRPr="00624069">
        <w:rPr>
          <w:bCs/>
        </w:rPr>
        <w:t>The following deficiencies must be remedied:</w:t>
      </w:r>
    </w:p>
    <w:p w14:paraId="0D57EAF7" w14:textId="77777777" w:rsidR="0029637C" w:rsidRPr="00624069" w:rsidRDefault="0029637C" w:rsidP="0029637C">
      <w:pPr>
        <w:rPr>
          <w:u w:val="single"/>
        </w:rPr>
      </w:pPr>
    </w:p>
    <w:p w14:paraId="1DFB8E45" w14:textId="46B7084D" w:rsidR="009B7F25" w:rsidRPr="009B7F25" w:rsidRDefault="00294B27" w:rsidP="00495B16">
      <w:pPr>
        <w:pStyle w:val="ListParagraph"/>
        <w:numPr>
          <w:ilvl w:val="0"/>
          <w:numId w:val="6"/>
        </w:numPr>
        <w:jc w:val="both"/>
      </w:pPr>
      <w:bookmarkStart w:id="13" w:name="_Hlk98421153"/>
      <w:r w:rsidRPr="00624069">
        <w:rPr>
          <w:szCs w:val="20"/>
        </w:rPr>
        <w:t>Please provide a Texas Commission on Environmental Quality (TCEQ) approved Emergency Preparedness Plan (EPP) or waiver</w:t>
      </w:r>
      <w:r w:rsidR="009B7F25">
        <w:rPr>
          <w:szCs w:val="20"/>
        </w:rPr>
        <w:t>,</w:t>
      </w:r>
    </w:p>
    <w:p w14:paraId="16189FA0" w14:textId="77777777" w:rsidR="009B7F25" w:rsidRPr="009B7F25" w:rsidRDefault="009B7F25" w:rsidP="003427E7">
      <w:pPr>
        <w:pStyle w:val="ListParagraph"/>
        <w:jc w:val="both"/>
      </w:pPr>
    </w:p>
    <w:p w14:paraId="789285A4" w14:textId="2E96D069" w:rsidR="00294B27" w:rsidRDefault="009B7F25" w:rsidP="003427E7">
      <w:pPr>
        <w:pStyle w:val="ListParagraph"/>
        <w:numPr>
          <w:ilvl w:val="0"/>
          <w:numId w:val="6"/>
        </w:numPr>
        <w:jc w:val="both"/>
      </w:pPr>
      <w:r>
        <w:rPr>
          <w:szCs w:val="20"/>
        </w:rPr>
        <w:t>P</w:t>
      </w:r>
      <w:r w:rsidR="00294B27" w:rsidRPr="00624069">
        <w:rPr>
          <w:szCs w:val="20"/>
        </w:rPr>
        <w:t>rovide a c</w:t>
      </w:r>
      <w:r w:rsidR="00294B27" w:rsidRPr="00624069">
        <w:t>opy of the last Comprehensive Compliance Investigation (CCI) report from TCEQ</w:t>
      </w:r>
      <w:r w:rsidR="002B0D16">
        <w:t>, and</w:t>
      </w:r>
    </w:p>
    <w:p w14:paraId="416D2B52" w14:textId="77777777" w:rsidR="00495B16" w:rsidRPr="00624069" w:rsidRDefault="00495B16" w:rsidP="003427E7">
      <w:pPr>
        <w:pStyle w:val="ListParagraph"/>
        <w:jc w:val="both"/>
      </w:pPr>
    </w:p>
    <w:p w14:paraId="122ED174" w14:textId="4D3C16C6" w:rsidR="00CE65C2" w:rsidRPr="00624069" w:rsidRDefault="00CE65C2" w:rsidP="003427E7">
      <w:pPr>
        <w:pStyle w:val="ListParagraph"/>
        <w:widowControl/>
        <w:numPr>
          <w:ilvl w:val="0"/>
          <w:numId w:val="6"/>
        </w:numPr>
        <w:autoSpaceDE/>
        <w:autoSpaceDN/>
        <w:adjustRightInd/>
        <w:jc w:val="both"/>
      </w:pPr>
      <w:r w:rsidRPr="00624069">
        <w:t xml:space="preserve">Complete the requested information in Question No. </w:t>
      </w:r>
      <w:r w:rsidR="00294B27" w:rsidRPr="00624069">
        <w:t xml:space="preserve">33 </w:t>
      </w:r>
      <w:r w:rsidR="002B0D16" w:rsidRPr="00624069">
        <w:t xml:space="preserve">of the application </w:t>
      </w:r>
      <w:r w:rsidR="00294B27" w:rsidRPr="00624069">
        <w:t>to its entirety</w:t>
      </w:r>
      <w:r w:rsidRPr="00624069">
        <w:t xml:space="preserve">.  </w:t>
      </w:r>
    </w:p>
    <w:bookmarkEnd w:id="13"/>
    <w:p w14:paraId="29260B89" w14:textId="77777777" w:rsidR="00417ADC" w:rsidRPr="00624069" w:rsidRDefault="00417ADC" w:rsidP="0029637C">
      <w:pPr>
        <w:rPr>
          <w:b/>
          <w:u w:val="single"/>
        </w:rPr>
      </w:pPr>
    </w:p>
    <w:p w14:paraId="339549AE" w14:textId="77777777" w:rsidR="00500730" w:rsidRPr="00624069" w:rsidRDefault="00500730" w:rsidP="004B7EE1">
      <w:pPr>
        <w:keepNext/>
        <w:rPr>
          <w:b/>
        </w:rPr>
      </w:pPr>
      <w:r w:rsidRPr="00624069">
        <w:rPr>
          <w:b/>
          <w:u w:val="single"/>
        </w:rPr>
        <w:t>Mapping Content:</w:t>
      </w:r>
      <w:r w:rsidRPr="00624069">
        <w:rPr>
          <w:b/>
        </w:rPr>
        <w:t xml:space="preserve"> </w:t>
      </w:r>
    </w:p>
    <w:p w14:paraId="1E15E36C" w14:textId="77777777" w:rsidR="00624069" w:rsidRPr="00624069" w:rsidRDefault="00624069" w:rsidP="00624069">
      <w:r w:rsidRPr="00624069">
        <w:t xml:space="preserve">Based on the mapping review by </w:t>
      </w:r>
      <w:sdt>
        <w:sdtPr>
          <w:id w:val="718482069"/>
          <w:placeholder>
            <w:docPart w:val="3F1DD8D40112424B83C0279C686EC6D1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624069">
            <w:t>Dave Babicki</w:t>
          </w:r>
        </w:sdtContent>
      </w:sdt>
      <w:r w:rsidRPr="00624069">
        <w:t xml:space="preserve">, Infrastructure Division, the maps and digital mapping data submitted with </w:t>
      </w:r>
      <w:sdt>
        <w:sdtPr>
          <w:rPr>
            <w:bCs/>
          </w:rPr>
          <w:alias w:val="Item #"/>
          <w:tag w:val="Item #"/>
          <w:id w:val="486297229"/>
          <w:placeholder>
            <w:docPart w:val="E3AE26BF376A4E218AFE5AFBFE156CD1"/>
          </w:placeholder>
          <w:dropDownList>
            <w:listItem w:displayText="Item 1" w:value="Item 1"/>
            <w:listItem w:displayText="Item 2" w:value="Item 2"/>
            <w:listItem w:displayText="Item 3" w:value="Item 3"/>
            <w:listItem w:displayText="Item 4" w:value="Item 4"/>
            <w:listItem w:displayText="Item 5" w:value="Item 5"/>
            <w:listItem w:displayText="Item 6" w:value="Item 6"/>
            <w:listItem w:displayText="Item 7" w:value="Item 7"/>
            <w:listItem w:displayText="Item 8" w:value="Item 8"/>
            <w:listItem w:displayText="Item 9" w:value="Item 9"/>
            <w:listItem w:displayText="Item 10" w:value="Item 10"/>
            <w:listItem w:displayText="Item 11" w:value="Item 11"/>
            <w:listItem w:displayText="Item 12" w:value="Item 12"/>
            <w:listItem w:displayText="Item 13" w:value="Item 13"/>
            <w:listItem w:displayText="Item 14" w:value="Item 14"/>
            <w:listItem w:displayText="Item 15" w:value="Item 15"/>
            <w:listItem w:displayText="Item 16" w:value="Item 16"/>
            <w:listItem w:displayText="Item 17" w:value="Item 17"/>
            <w:listItem w:displayText="Item 18" w:value="Item 18"/>
            <w:listItem w:displayText="Item 19" w:value="Item 19"/>
            <w:listItem w:displayText="Item 20" w:value="Item 20"/>
            <w:listItem w:displayText="Item 21" w:value="Item 21"/>
            <w:listItem w:displayText="Item 22" w:value="Item 22"/>
            <w:listItem w:displayText="Item 23" w:value="Item 23"/>
            <w:listItem w:displayText="Item 24" w:value="Item 24"/>
            <w:listItem w:displayText="Item 25" w:value="Item 25"/>
            <w:listItem w:displayText="Item 26" w:value="Item 26"/>
            <w:listItem w:displayText="Item 27" w:value="Item 27"/>
            <w:listItem w:displayText="Item 28" w:value="Item 28"/>
            <w:listItem w:displayText="Item 29" w:value="Item 29"/>
            <w:listItem w:displayText="Item 30" w:value="Item 30"/>
            <w:listItem w:displayText="Item 31" w:value="Item 31"/>
            <w:listItem w:displayText="Item 32" w:value="Item 32"/>
            <w:listItem w:displayText="Item 33" w:value="Item 33"/>
            <w:listItem w:displayText="Item 34" w:value="Item 34"/>
            <w:listItem w:displayText="Item 35" w:value="Item 35"/>
            <w:listItem w:displayText="Item 36" w:value="Item 36"/>
            <w:listItem w:displayText="Item 37" w:value="Item 37"/>
            <w:listItem w:displayText="Item 38" w:value="Item 38"/>
            <w:listItem w:displayText="Item 39" w:value="Item 39"/>
            <w:listItem w:displayText="Item 40" w:value="Item 40"/>
            <w:listItem w:displayText="Item 41" w:value="Item 41"/>
            <w:listItem w:displayText="Item 42" w:value="Item 42"/>
            <w:listItem w:displayText="Item 43" w:value="Item 43"/>
            <w:listItem w:displayText="Item 44" w:value="Item 44"/>
            <w:listItem w:displayText="Item 45" w:value="Item 45"/>
            <w:listItem w:displayText="Item 46" w:value="Item 46"/>
            <w:listItem w:displayText="Item 47" w:value="Item 47"/>
            <w:listItem w:displayText="Item 48" w:value="Item 48"/>
            <w:listItem w:displayText="Item 49" w:value="Item 49"/>
            <w:listItem w:displayText="Item 50" w:value="Item 50"/>
          </w:dropDownList>
        </w:sdtPr>
        <w:sdtEndPr/>
        <w:sdtContent>
          <w:r w:rsidRPr="00624069">
            <w:rPr>
              <w:bCs/>
            </w:rPr>
            <w:t>Item 1</w:t>
          </w:r>
        </w:sdtContent>
      </w:sdt>
      <w:r w:rsidRPr="00624069">
        <w:t xml:space="preserve"> on </w:t>
      </w:r>
      <w:sdt>
        <w:sdtPr>
          <w:rPr>
            <w:bCs/>
          </w:rPr>
          <w:id w:val="-806543619"/>
          <w:placeholder>
            <w:docPart w:val="243CD0F54558469697FC8B67951E4B88"/>
          </w:placeholder>
          <w:date w:fullDate="2022-12-16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Pr="00624069">
            <w:rPr>
              <w:bCs/>
            </w:rPr>
            <w:t>December 16, 2022</w:t>
          </w:r>
        </w:sdtContent>
      </w:sdt>
      <w:r w:rsidRPr="00624069">
        <w:t xml:space="preserve"> are deficient. </w:t>
      </w:r>
    </w:p>
    <w:p w14:paraId="48C26699" w14:textId="77777777" w:rsidR="00624069" w:rsidRPr="00624069" w:rsidRDefault="00624069" w:rsidP="00624069"/>
    <w:p w14:paraId="64E6D68B" w14:textId="6F02D9FB" w:rsidR="00624069" w:rsidRPr="00624069" w:rsidRDefault="009B7F25" w:rsidP="00624069">
      <w:r>
        <w:lastRenderedPageBreak/>
        <w:t>Forest Glen Utility Company</w:t>
      </w:r>
      <w:r w:rsidR="00624069" w:rsidRPr="00624069">
        <w:t xml:space="preserve"> must submit the following items to resolve the mapping deficiencies:</w:t>
      </w:r>
    </w:p>
    <w:p w14:paraId="06C17FF8" w14:textId="77777777" w:rsidR="00624069" w:rsidRPr="00624069" w:rsidRDefault="00624069" w:rsidP="00624069">
      <w:pPr>
        <w:pStyle w:val="ListParagraph"/>
        <w:numPr>
          <w:ilvl w:val="0"/>
          <w:numId w:val="5"/>
        </w:numPr>
        <w:jc w:val="both"/>
      </w:pPr>
      <w:r w:rsidRPr="00624069">
        <w:t xml:space="preserve">A general location map identifying only the </w:t>
      </w:r>
      <w:sdt>
        <w:sdtPr>
          <w:id w:val="-424730246"/>
          <w:placeholder>
            <w:docPart w:val="11E09D05783B43E6B817DA18B3502671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624069">
            <w:t>requested area</w:t>
          </w:r>
        </w:sdtContent>
      </w:sdt>
      <w:r w:rsidRPr="00624069">
        <w:t>, in reference to the nearest county boundary, city, or town.</w:t>
      </w:r>
    </w:p>
    <w:p w14:paraId="48570F08" w14:textId="77777777" w:rsidR="00624069" w:rsidRPr="00624069" w:rsidRDefault="00624069" w:rsidP="00624069">
      <w:pPr>
        <w:pStyle w:val="ListParagraph"/>
        <w:numPr>
          <w:ilvl w:val="0"/>
          <w:numId w:val="5"/>
        </w:numPr>
        <w:jc w:val="both"/>
      </w:pPr>
      <w:r w:rsidRPr="00624069">
        <w:t xml:space="preserve">A detailed map identifying only the </w:t>
      </w:r>
      <w:sdt>
        <w:sdtPr>
          <w:id w:val="1510714555"/>
          <w:placeholder>
            <w:docPart w:val="F07EAC3C0F834434BF233C0FA63B2A02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624069">
            <w:t>requested area</w:t>
          </w:r>
        </w:sdtContent>
      </w:sdt>
      <w:r w:rsidRPr="00624069">
        <w:t>, in reference to verifiable man-made and natural landmarks, such as roads, rivers, and railroads.</w:t>
      </w:r>
    </w:p>
    <w:p w14:paraId="4EE879C0" w14:textId="77777777" w:rsidR="00624069" w:rsidRPr="00624069" w:rsidRDefault="00624069" w:rsidP="00624069">
      <w:pPr>
        <w:pStyle w:val="ListParagraph"/>
        <w:numPr>
          <w:ilvl w:val="0"/>
          <w:numId w:val="5"/>
        </w:numPr>
        <w:jc w:val="both"/>
      </w:pPr>
      <w:r w:rsidRPr="00624069">
        <w:t xml:space="preserve">Digital mapping data for the </w:t>
      </w:r>
      <w:sdt>
        <w:sdtPr>
          <w:id w:val="-910997007"/>
          <w:placeholder>
            <w:docPart w:val="56145A4CB25F43C58CC9C3F4A90C6FE0"/>
          </w:placeholder>
          <w:dropDownList>
            <w:listItem w:value="Select term"/>
            <w:listItem w:displayText="requested area" w:value="requested area"/>
            <w:listItem w:displayText="tract of land" w:value="tract of land"/>
          </w:dropDownList>
        </w:sdtPr>
        <w:sdtEndPr/>
        <w:sdtContent>
          <w:r w:rsidRPr="00624069">
            <w:t>requested area</w:t>
          </w:r>
        </w:sdtContent>
      </w:sdt>
      <w:r w:rsidRPr="00624069">
        <w:t>, as a single polygon record, in a shapefile (SHP) format, georeferenced in either NAD83 Texas Statewide Mapping System (Meters) or NAD83 Texas State Plane Coordinate System (US Feet).</w:t>
      </w:r>
    </w:p>
    <w:p w14:paraId="47939E68" w14:textId="77777777" w:rsidR="00624069" w:rsidRPr="00624069" w:rsidRDefault="00624069" w:rsidP="00624069"/>
    <w:p w14:paraId="6EAA00D0" w14:textId="24E01EBC" w:rsidR="00500730" w:rsidRPr="00624069" w:rsidRDefault="00624069" w:rsidP="00624069">
      <w:pPr>
        <w:pStyle w:val="NoSpacing"/>
        <w:jc w:val="both"/>
        <w:rPr>
          <w:highlight w:val="yellow"/>
        </w:rPr>
      </w:pPr>
      <w:r w:rsidRPr="00624069">
        <w:t xml:space="preserve">Staff recommends the </w:t>
      </w:r>
      <w:r w:rsidR="009B7F25">
        <w:t>Forest Glen Utility Company</w:t>
      </w:r>
      <w:r w:rsidRPr="00624069">
        <w:t xml:space="preserve"> obtain additional mapping guidance from the PUC’s mapping staff, </w:t>
      </w:r>
      <w:sdt>
        <w:sdtPr>
          <w:alias w:val="Select ID Mapper"/>
          <w:tag w:val="Select ID Mapper"/>
          <w:id w:val="637771877"/>
          <w:placeholder>
            <w:docPart w:val="02ACB659E0CD4980A56341E2A391FBF7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 w:rsidRPr="00624069">
            <w:t>Dave Babicki</w:t>
          </w:r>
        </w:sdtContent>
      </w:sdt>
      <w:r w:rsidRPr="00624069">
        <w:t xml:space="preserve"> by email at </w:t>
      </w:r>
      <w:sdt>
        <w:sdtPr>
          <w:alias w:val="Select Email"/>
          <w:tag w:val="Select Email"/>
          <w:id w:val="-920481857"/>
          <w:placeholder>
            <w:docPart w:val="8FCBBBBDC6C749918353DE96A0008ED4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 w:rsidRPr="00624069">
            <w:t>dave.babicki@puc.texas.gov</w:t>
          </w:r>
        </w:sdtContent>
      </w:sdt>
      <w:r w:rsidRPr="00624069">
        <w:t xml:space="preserve"> to resolve the mapping deficiencies.</w:t>
      </w:r>
    </w:p>
    <w:p w14:paraId="0FEB7EC3" w14:textId="77777777" w:rsidR="00624069" w:rsidRPr="00624069" w:rsidRDefault="00624069" w:rsidP="00500730">
      <w:pPr>
        <w:pStyle w:val="NoSpacing"/>
        <w:jc w:val="both"/>
      </w:pPr>
    </w:p>
    <w:p w14:paraId="0AEE209B" w14:textId="52909106" w:rsidR="00500730" w:rsidRPr="00624069" w:rsidRDefault="00500730" w:rsidP="00500730">
      <w:pPr>
        <w:pStyle w:val="NoSpacing"/>
        <w:jc w:val="both"/>
      </w:pPr>
      <w:r w:rsidRPr="00624069">
        <w:t xml:space="preserve">Staff will need at least 30 days to review the documentation, maps, and digital data provided by </w:t>
      </w:r>
      <w:r w:rsidR="00624069" w:rsidRPr="00624069">
        <w:t xml:space="preserve">Forest Glen Utility Company </w:t>
      </w:r>
      <w:r w:rsidRPr="00624069">
        <w:t xml:space="preserve">and </w:t>
      </w:r>
      <w:r w:rsidR="00C9788C" w:rsidRPr="00624069">
        <w:t>draft</w:t>
      </w:r>
      <w:r w:rsidRPr="00624069">
        <w:t xml:space="preserve"> </w:t>
      </w:r>
      <w:r w:rsidR="00E23101" w:rsidRPr="00624069">
        <w:t>a</w:t>
      </w:r>
      <w:r w:rsidRPr="00624069">
        <w:t xml:space="preserve"> recommendation.</w:t>
      </w:r>
    </w:p>
    <w:p w14:paraId="6C658EAE" w14:textId="77777777" w:rsidR="004D01C1" w:rsidRPr="00624069" w:rsidRDefault="004D01C1" w:rsidP="004D01C1">
      <w:pPr>
        <w:pStyle w:val="NoSpacing"/>
        <w:jc w:val="both"/>
      </w:pPr>
    </w:p>
    <w:p w14:paraId="0F1FA825" w14:textId="77777777" w:rsidR="004D01C1" w:rsidRPr="00624069" w:rsidRDefault="004D01C1" w:rsidP="004D01C1">
      <w:pPr>
        <w:pStyle w:val="NoSpacing"/>
        <w:jc w:val="both"/>
      </w:pPr>
      <w:r w:rsidRPr="00624069">
        <w:t>Note: Any confidential items should be submitted as confidential filings with the PUC.  The instructions for filing confidential documents can be found on our website at: (http://www.puc.texas.gov/industry/filings/FilingProceed.aspx).</w:t>
      </w:r>
    </w:p>
    <w:p w14:paraId="4C823B87" w14:textId="77777777" w:rsidR="00952AD4" w:rsidRPr="00624069" w:rsidRDefault="00952AD4" w:rsidP="00500730">
      <w:pPr>
        <w:pStyle w:val="NoSpacing"/>
        <w:jc w:val="both"/>
      </w:pPr>
    </w:p>
    <w:sectPr w:rsidR="00952AD4" w:rsidRPr="00624069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E6361C" w14:textId="77777777" w:rsidR="00CA621A" w:rsidRDefault="00CA621A">
      <w:r>
        <w:separator/>
      </w:r>
    </w:p>
  </w:endnote>
  <w:endnote w:type="continuationSeparator" w:id="0">
    <w:p w14:paraId="17F7898A" w14:textId="77777777" w:rsidR="00CA621A" w:rsidRDefault="00CA62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759E592" w14:textId="77777777" w:rsidR="00CA621A" w:rsidRDefault="00CA621A">
      <w:r>
        <w:separator/>
      </w:r>
    </w:p>
  </w:footnote>
  <w:footnote w:type="continuationSeparator" w:id="0">
    <w:p w14:paraId="11AB5369" w14:textId="77777777" w:rsidR="00CA621A" w:rsidRDefault="00CA621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9FAF88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6D1DCF24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2BA09702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A69FD01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8D14B1"/>
    <w:multiLevelType w:val="hybridMultilevel"/>
    <w:tmpl w:val="15D4DF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42337D4"/>
    <w:multiLevelType w:val="hybridMultilevel"/>
    <w:tmpl w:val="079C26B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A9324D"/>
    <w:multiLevelType w:val="hybridMultilevel"/>
    <w:tmpl w:val="9E709C3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15">
      <w:start w:val="1"/>
      <w:numFmt w:val="upperLetter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AB73BD5"/>
    <w:multiLevelType w:val="hybridMultilevel"/>
    <w:tmpl w:val="065AFD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7D6D05CB"/>
    <w:multiLevelType w:val="hybridMultilevel"/>
    <w:tmpl w:val="6988041C"/>
    <w:lvl w:ilvl="0" w:tplc="02863522">
      <w:start w:val="1"/>
      <w:numFmt w:val="decimal"/>
      <w:lvlText w:val="%1)"/>
      <w:lvlJc w:val="left"/>
      <w:pPr>
        <w:ind w:left="720" w:hanging="360"/>
      </w:pPr>
      <w:rPr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80"/>
  <w:proofState w:spelling="clean" w:grammar="clean"/>
  <w:attachedTemplate r:id="rId1"/>
  <w:trackRevisions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621A"/>
    <w:rsid w:val="0010527D"/>
    <w:rsid w:val="00116570"/>
    <w:rsid w:val="001B6C89"/>
    <w:rsid w:val="001F13BD"/>
    <w:rsid w:val="00240468"/>
    <w:rsid w:val="0028111B"/>
    <w:rsid w:val="0028502C"/>
    <w:rsid w:val="00294B27"/>
    <w:rsid w:val="0029637C"/>
    <w:rsid w:val="002B0D16"/>
    <w:rsid w:val="002C00B8"/>
    <w:rsid w:val="002D5D93"/>
    <w:rsid w:val="00302556"/>
    <w:rsid w:val="003427E7"/>
    <w:rsid w:val="00375626"/>
    <w:rsid w:val="0037646C"/>
    <w:rsid w:val="003F56CC"/>
    <w:rsid w:val="00417ADC"/>
    <w:rsid w:val="004249AC"/>
    <w:rsid w:val="00471BB1"/>
    <w:rsid w:val="00480A87"/>
    <w:rsid w:val="00495B16"/>
    <w:rsid w:val="004B66EA"/>
    <w:rsid w:val="004B7EE1"/>
    <w:rsid w:val="004D01C1"/>
    <w:rsid w:val="00500730"/>
    <w:rsid w:val="0055652B"/>
    <w:rsid w:val="005C2F7E"/>
    <w:rsid w:val="00624069"/>
    <w:rsid w:val="00741CF7"/>
    <w:rsid w:val="007E4EE0"/>
    <w:rsid w:val="008262FF"/>
    <w:rsid w:val="00851C79"/>
    <w:rsid w:val="008C469B"/>
    <w:rsid w:val="00900C39"/>
    <w:rsid w:val="0091083F"/>
    <w:rsid w:val="0092554D"/>
    <w:rsid w:val="00952AD4"/>
    <w:rsid w:val="009B7F25"/>
    <w:rsid w:val="00A205D8"/>
    <w:rsid w:val="00A264AB"/>
    <w:rsid w:val="00A27DC8"/>
    <w:rsid w:val="00A7691E"/>
    <w:rsid w:val="00A803BB"/>
    <w:rsid w:val="00AF752A"/>
    <w:rsid w:val="00B56DD2"/>
    <w:rsid w:val="00C9788C"/>
    <w:rsid w:val="00CA621A"/>
    <w:rsid w:val="00CE3EDC"/>
    <w:rsid w:val="00CE65C2"/>
    <w:rsid w:val="00CF5D14"/>
    <w:rsid w:val="00DA36E8"/>
    <w:rsid w:val="00E23101"/>
    <w:rsid w:val="00E63D88"/>
    <w:rsid w:val="00EA5690"/>
    <w:rsid w:val="00F71637"/>
    <w:rsid w:val="00FE60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C102A77"/>
  <w15:chartTrackingRefBased/>
  <w15:docId w15:val="{E57A23CC-9DE4-4869-ABD7-985620DCE1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6570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character" w:styleId="CommentReference">
    <w:name w:val="annotation reference"/>
    <w:uiPriority w:val="99"/>
    <w:rsid w:val="00952AD4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952AD4"/>
    <w:pPr>
      <w:jc w:val="left"/>
    </w:pPr>
    <w:rPr>
      <w:rFonts w:cs="Baskerville Old Face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952AD4"/>
    <w:rPr>
      <w:rFonts w:cs="Baskerville Old Face"/>
    </w:rPr>
  </w:style>
  <w:style w:type="character" w:styleId="Hyperlink">
    <w:name w:val="Hyperlink"/>
    <w:rsid w:val="00952AD4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952AD4"/>
    <w:pPr>
      <w:widowControl w:val="0"/>
      <w:autoSpaceDE w:val="0"/>
      <w:autoSpaceDN w:val="0"/>
      <w:adjustRightInd w:val="0"/>
      <w:ind w:left="720"/>
      <w:contextualSpacing/>
      <w:jc w:val="left"/>
    </w:pPr>
    <w:rPr>
      <w:szCs w:val="24"/>
    </w:rPr>
  </w:style>
  <w:style w:type="paragraph" w:styleId="NoSpacing">
    <w:name w:val="No Spacing"/>
    <w:uiPriority w:val="1"/>
    <w:qFormat/>
    <w:rsid w:val="00952AD4"/>
    <w:rPr>
      <w:rFonts w:eastAsia="Calibri"/>
      <w:sz w:val="24"/>
      <w:szCs w:val="22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00730"/>
    <w:pPr>
      <w:jc w:val="both"/>
    </w:pPr>
    <w:rPr>
      <w:rFonts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00730"/>
    <w:rPr>
      <w:rFonts w:cs="Baskerville Old Face"/>
      <w:b/>
      <w:bCs/>
    </w:rPr>
  </w:style>
  <w:style w:type="character" w:styleId="PlaceholderText">
    <w:name w:val="Placeholder Text"/>
    <w:basedOn w:val="DefaultParagraphFont"/>
    <w:uiPriority w:val="99"/>
    <w:semiHidden/>
    <w:rsid w:val="00CF5D14"/>
    <w:rPr>
      <w:color w:val="808080"/>
    </w:rPr>
  </w:style>
  <w:style w:type="character" w:customStyle="1" w:styleId="Style1">
    <w:name w:val="Style1"/>
    <w:basedOn w:val="DefaultParagraphFont"/>
    <w:uiPriority w:val="1"/>
    <w:rsid w:val="00CF5D14"/>
    <w:rPr>
      <w:rFonts w:ascii="Times New Roman" w:hAnsi="Times New Roman"/>
      <w:color w:val="FF0000"/>
      <w:sz w:val="24"/>
    </w:rPr>
  </w:style>
  <w:style w:type="character" w:customStyle="1" w:styleId="Style3">
    <w:name w:val="Style3"/>
    <w:basedOn w:val="DefaultParagraphFont"/>
    <w:uiPriority w:val="1"/>
    <w:rsid w:val="00CF5D14"/>
    <w:rPr>
      <w:rFonts w:ascii="Times New Roman" w:hAnsi="Times New Roman"/>
      <w:i/>
      <w:color w:val="auto"/>
      <w:sz w:val="24"/>
    </w:rPr>
  </w:style>
  <w:style w:type="character" w:customStyle="1" w:styleId="Style4">
    <w:name w:val="Style4"/>
    <w:basedOn w:val="DefaultParagraphFont"/>
    <w:uiPriority w:val="1"/>
    <w:rsid w:val="00CE3EDC"/>
    <w:rPr>
      <w:rFonts w:ascii="Times New Roman" w:hAnsi="Times New Roman"/>
      <w:color w:val="auto"/>
      <w:sz w:val="24"/>
    </w:rPr>
  </w:style>
  <w:style w:type="character" w:customStyle="1" w:styleId="Style2">
    <w:name w:val="Style2"/>
    <w:basedOn w:val="DefaultParagraphFont"/>
    <w:uiPriority w:val="1"/>
    <w:rsid w:val="00A27DC8"/>
    <w:rPr>
      <w:rFonts w:ascii="Times New Roman" w:hAnsi="Times New Roman"/>
      <w:b w:val="0"/>
      <w:i/>
      <w:color w:val="auto"/>
      <w:sz w:val="24"/>
      <w:u w:val="none"/>
    </w:rPr>
  </w:style>
  <w:style w:type="character" w:customStyle="1" w:styleId="FooterChar">
    <w:name w:val="Footer Char"/>
    <w:basedOn w:val="DefaultParagraphFont"/>
    <w:link w:val="Footer"/>
    <w:uiPriority w:val="99"/>
    <w:rsid w:val="00624069"/>
    <w:rPr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969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Q:\Water\CCN%20STM%20TOOLS\Archive%20Checklists,%20Memos,%20Notices,%20etc\Current%20Approved%20Templates\CCN%20Deficiency%20Memo%20(blank)%20(revised%203-17-2022).dotx" TargetMode="Externa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3F1DD8D40112424B83C0279C686EC6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E1A04CC-F68C-4677-857B-2D6B058E49D9}"/>
      </w:docPartPr>
      <w:docPartBody>
        <w:p w:rsidR="002C439D" w:rsidRDefault="00B320A6" w:rsidP="00B320A6">
          <w:pPr>
            <w:pStyle w:val="3F1DD8D40112424B83C0279C686EC6D1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E3AE26BF376A4E218AFE5AFBFE156CD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B3602A-FE96-46A7-8136-8635D8039769}"/>
      </w:docPartPr>
      <w:docPartBody>
        <w:p w:rsidR="002C439D" w:rsidRDefault="00B320A6" w:rsidP="00B320A6">
          <w:pPr>
            <w:pStyle w:val="E3AE26BF376A4E218AFE5AFBFE156CD1"/>
          </w:pPr>
          <w:r w:rsidRPr="00272DD7">
            <w:rPr>
              <w:rStyle w:val="PlaceholderText"/>
            </w:rPr>
            <w:t>Choose an item.</w:t>
          </w:r>
        </w:p>
      </w:docPartBody>
    </w:docPart>
    <w:docPart>
      <w:docPartPr>
        <w:name w:val="243CD0F54558469697FC8B67951E4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A40A93-9947-4D66-9048-E2AC812C52EE}"/>
      </w:docPartPr>
      <w:docPartBody>
        <w:p w:rsidR="002C439D" w:rsidRDefault="00B320A6" w:rsidP="00B320A6">
          <w:pPr>
            <w:pStyle w:val="243CD0F54558469697FC8B67951E4B88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11E09D05783B43E6B817DA18B350267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219786D-1315-42D1-AE99-0FD59F97F91D}"/>
      </w:docPartPr>
      <w:docPartBody>
        <w:p w:rsidR="002C439D" w:rsidRDefault="00B320A6" w:rsidP="00B320A6">
          <w:pPr>
            <w:pStyle w:val="11E09D05783B43E6B817DA18B3502671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F07EAC3C0F834434BF233C0FA63B2A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FB1F222-F538-4D0F-88C3-8B3F0FFFF736}"/>
      </w:docPartPr>
      <w:docPartBody>
        <w:p w:rsidR="002C439D" w:rsidRDefault="00B320A6" w:rsidP="00B320A6">
          <w:pPr>
            <w:pStyle w:val="F07EAC3C0F834434BF233C0FA63B2A02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56145A4CB25F43C58CC9C3F4A90C6FE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8385FEB-9C5A-4DEC-8BF7-11BD046934C3}"/>
      </w:docPartPr>
      <w:docPartBody>
        <w:p w:rsidR="002C439D" w:rsidRDefault="00B320A6" w:rsidP="00B320A6">
          <w:pPr>
            <w:pStyle w:val="56145A4CB25F43C58CC9C3F4A90C6FE0"/>
          </w:pPr>
          <w:r w:rsidRPr="00BB5421">
            <w:rPr>
              <w:rStyle w:val="PlaceholderText"/>
              <w:rFonts w:eastAsiaTheme="minorHAnsi"/>
            </w:rPr>
            <w:t>Select term</w:t>
          </w:r>
        </w:p>
      </w:docPartBody>
    </w:docPart>
    <w:docPart>
      <w:docPartPr>
        <w:name w:val="02ACB659E0CD4980A56341E2A391FB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E3252D-2C9E-4BB0-82EB-4A2A317F48FB}"/>
      </w:docPartPr>
      <w:docPartBody>
        <w:p w:rsidR="002C439D" w:rsidRDefault="00B320A6" w:rsidP="00B320A6">
          <w:pPr>
            <w:pStyle w:val="02ACB659E0CD4980A56341E2A391FBF7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8FCBBBBDC6C749918353DE96A0008E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12EB21-4FD1-4911-BCE8-3A27089E2323}"/>
      </w:docPartPr>
      <w:docPartBody>
        <w:p w:rsidR="002C439D" w:rsidRDefault="00B320A6" w:rsidP="00B320A6">
          <w:pPr>
            <w:pStyle w:val="8FCBBBBDC6C749918353DE96A0008ED4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Baskerville Old Face">
    <w:panose1 w:val="02020602080505020303"/>
    <w:charset w:val="00"/>
    <w:family w:val="roman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320A6"/>
    <w:rsid w:val="002C439D"/>
    <w:rsid w:val="00B32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320A6"/>
    <w:rPr>
      <w:color w:val="808080"/>
    </w:rPr>
  </w:style>
  <w:style w:type="paragraph" w:customStyle="1" w:styleId="3F1DD8D40112424B83C0279C686EC6D1">
    <w:name w:val="3F1DD8D40112424B83C0279C686EC6D1"/>
    <w:rsid w:val="00B320A6"/>
  </w:style>
  <w:style w:type="paragraph" w:customStyle="1" w:styleId="E3AE26BF376A4E218AFE5AFBFE156CD1">
    <w:name w:val="E3AE26BF376A4E218AFE5AFBFE156CD1"/>
    <w:rsid w:val="00B320A6"/>
  </w:style>
  <w:style w:type="paragraph" w:customStyle="1" w:styleId="243CD0F54558469697FC8B67951E4B88">
    <w:name w:val="243CD0F54558469697FC8B67951E4B88"/>
    <w:rsid w:val="00B320A6"/>
  </w:style>
  <w:style w:type="paragraph" w:customStyle="1" w:styleId="C7232CEA93864C3F8D729E26F61017B5">
    <w:name w:val="C7232CEA93864C3F8D729E26F61017B5"/>
    <w:rsid w:val="00B320A6"/>
  </w:style>
  <w:style w:type="paragraph" w:customStyle="1" w:styleId="11E09D05783B43E6B817DA18B3502671">
    <w:name w:val="11E09D05783B43E6B817DA18B3502671"/>
    <w:rsid w:val="00B320A6"/>
  </w:style>
  <w:style w:type="paragraph" w:customStyle="1" w:styleId="F07EAC3C0F834434BF233C0FA63B2A02">
    <w:name w:val="F07EAC3C0F834434BF233C0FA63B2A02"/>
    <w:rsid w:val="00B320A6"/>
  </w:style>
  <w:style w:type="paragraph" w:customStyle="1" w:styleId="56145A4CB25F43C58CC9C3F4A90C6FE0">
    <w:name w:val="56145A4CB25F43C58CC9C3F4A90C6FE0"/>
    <w:rsid w:val="00B320A6"/>
  </w:style>
  <w:style w:type="paragraph" w:customStyle="1" w:styleId="6F4E3E2317264ADD8E810EE1DC91CF6F">
    <w:name w:val="6F4E3E2317264ADD8E810EE1DC91CF6F"/>
    <w:rsid w:val="00B320A6"/>
  </w:style>
  <w:style w:type="paragraph" w:customStyle="1" w:styleId="02ACB659E0CD4980A56341E2A391FBF7">
    <w:name w:val="02ACB659E0CD4980A56341E2A391FBF7"/>
    <w:rsid w:val="00B320A6"/>
  </w:style>
  <w:style w:type="paragraph" w:customStyle="1" w:styleId="8FCBBBBDC6C749918353DE96A0008ED4">
    <w:name w:val="8FCBBBBDC6C749918353DE96A0008ED4"/>
    <w:rsid w:val="00B320A6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CCN Deficiency Memo (blank) (revised 3-17-2022)</Template>
  <TotalTime>1</TotalTime>
  <Pages>2</Pages>
  <Words>375</Words>
  <Characters>2249</Characters>
  <Application>Microsoft Office Word</Application>
  <DocSecurity>4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2619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Jaspinder Singh</dc:creator>
  <cp:keywords/>
  <cp:lastModifiedBy>Jaspinder Singh</cp:lastModifiedBy>
  <cp:revision>2</cp:revision>
  <cp:lastPrinted>2014-10-31T15:06:00Z</cp:lastPrinted>
  <dcterms:created xsi:type="dcterms:W3CDTF">2023-01-12T18:36:00Z</dcterms:created>
  <dcterms:modified xsi:type="dcterms:W3CDTF">2023-01-12T18:36:00Z</dcterms:modified>
</cp:coreProperties>
</file>